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5666F7A6" w:rsidR="00C42AF6" w:rsidRPr="00A4355A" w:rsidRDefault="00C42AF6" w:rsidP="386C270D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608F3">
        <w:rPr>
          <w:b/>
          <w:bCs/>
          <w:color w:val="F9C66B" w:themeColor="accent6"/>
          <w:sz w:val="28"/>
        </w:rPr>
        <w:t>–</w:t>
      </w:r>
      <w:r w:rsidR="00A4355A">
        <w:rPr>
          <w:b/>
          <w:bCs/>
          <w:color w:val="F9C66B" w:themeColor="accent6"/>
          <w:sz w:val="28"/>
        </w:rPr>
        <w:t xml:space="preserve"> </w:t>
      </w:r>
      <w:r w:rsidR="00A608F3">
        <w:rPr>
          <w:b/>
          <w:bCs/>
          <w:color w:val="F9C66B" w:themeColor="accent6"/>
          <w:sz w:val="28"/>
        </w:rPr>
        <w:t>rammeavtale</w:t>
      </w:r>
      <w:r w:rsidR="00FF28C1" w:rsidRPr="00A4355A">
        <w:rPr>
          <w:b/>
          <w:bCs/>
          <w:color w:val="F9C66B" w:themeColor="accent6"/>
          <w:sz w:val="28"/>
        </w:rPr>
        <w:t xml:space="preserve"> </w:t>
      </w:r>
      <w:r w:rsidR="00012FEE">
        <w:rPr>
          <w:b/>
          <w:bCs/>
          <w:color w:val="F9C66B" w:themeColor="accent6"/>
          <w:sz w:val="28"/>
        </w:rPr>
        <w:t>om</w:t>
      </w:r>
      <w:r w:rsidR="488D4BDF" w:rsidRPr="00A4355A">
        <w:rPr>
          <w:b/>
          <w:bCs/>
          <w:color w:val="F9C66B" w:themeColor="accent6"/>
          <w:sz w:val="28"/>
        </w:rPr>
        <w:t xml:space="preserve"> </w:t>
      </w:r>
      <w:r w:rsidR="00CF3C70">
        <w:rPr>
          <w:b/>
          <w:bCs/>
          <w:color w:val="F9C66B" w:themeColor="accent6"/>
          <w:sz w:val="28"/>
        </w:rPr>
        <w:t>transporttjenester</w:t>
      </w:r>
    </w:p>
    <w:p w14:paraId="4FC443F3" w14:textId="711F9B91" w:rsidR="00A03C89" w:rsidRDefault="00C83E04" w:rsidP="00A03C89">
      <w:pPr>
        <w:tabs>
          <w:tab w:val="left" w:pos="2520"/>
        </w:tabs>
      </w:pPr>
      <w:r>
        <w:t>Jf. Forskrift om anskaffelser (FOA) §§ 16-10 og 16-11</w:t>
      </w:r>
      <w:r w:rsidR="00C5516D">
        <w:br/>
      </w:r>
      <w:r w:rsidR="00A03C89" w:rsidRPr="00F25DC9">
        <w:rPr>
          <w:highlight w:val="yellow"/>
        </w:rPr>
        <w:t>[Navn på hovedleverandør]</w:t>
      </w:r>
      <w:r w:rsidR="00A03C89"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 w:rsidR="00A03C89"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45076EC7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45076EC7">
        <w:tc>
          <w:tcPr>
            <w:tcW w:w="7792" w:type="dxa"/>
          </w:tcPr>
          <w:p w14:paraId="7BE8FFE9" w14:textId="3FD750E2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Økonomisk og finansiell kapasitet</w:t>
            </w:r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45076EC7">
        <w:tc>
          <w:tcPr>
            <w:tcW w:w="7792" w:type="dxa"/>
          </w:tcPr>
          <w:p w14:paraId="46135CAD" w14:textId="632D631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</w:t>
            </w:r>
            <w:r w:rsidRPr="008D1EF4">
              <w:t xml:space="preserve">kvalifikasjoner </w:t>
            </w:r>
            <w:r w:rsidR="008D1EF4" w:rsidRPr="008D1EF4">
              <w:t xml:space="preserve">– </w:t>
            </w:r>
            <w:r w:rsidR="008D1EF4" w:rsidRPr="0037724F">
              <w:rPr>
                <w:i/>
                <w:iCs/>
              </w:rPr>
              <w:t>Leverandøren skal ha erfaring fra tilsvarende oppdrag.</w:t>
            </w:r>
            <w:r w:rsidRPr="008D1EF4">
              <w:t xml:space="preserve"> 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45076EC7">
        <w:tc>
          <w:tcPr>
            <w:tcW w:w="7792" w:type="dxa"/>
          </w:tcPr>
          <w:p w14:paraId="43F43C5D" w14:textId="77777777" w:rsidR="00F93ADD" w:rsidRDefault="00C17B3B" w:rsidP="00BD3957">
            <w:pPr>
              <w:tabs>
                <w:tab w:val="left" w:pos="2520"/>
              </w:tabs>
              <w:spacing w:after="0" w:line="360" w:lineRule="auto"/>
              <w:rPr>
                <w:i/>
                <w:iCs/>
              </w:rPr>
            </w:pPr>
            <w:r w:rsidRPr="00CF3C70">
              <w:t xml:space="preserve">Tekniske og faglige kvalifikasjoner </w:t>
            </w:r>
            <w:r w:rsidR="008D1EF4" w:rsidRPr="00CF3C70">
              <w:rPr>
                <w:i/>
                <w:iCs/>
              </w:rPr>
              <w:t xml:space="preserve">– Leverandøren skal ha kapasitet til å gjennomføre kontrakten. </w:t>
            </w:r>
          </w:p>
          <w:p w14:paraId="1E347368" w14:textId="57F61D59" w:rsidR="007520B7" w:rsidRDefault="007520B7" w:rsidP="00BD3957">
            <w:pPr>
              <w:tabs>
                <w:tab w:val="left" w:pos="2520"/>
              </w:tabs>
              <w:spacing w:after="0" w:line="360" w:lineRule="auto"/>
              <w:rPr>
                <w:b/>
                <w:bCs/>
              </w:rPr>
            </w:pPr>
            <w:r w:rsidRPr="007520B7">
              <w:rPr>
                <w:b/>
                <w:bCs/>
              </w:rPr>
              <w:t>Delkontrakt 1</w:t>
            </w:r>
          </w:p>
          <w:p w14:paraId="410B743D" w14:textId="3E7B9041" w:rsidR="007520B7" w:rsidRPr="005E1308" w:rsidRDefault="005E1308" w:rsidP="00BD3957">
            <w:pPr>
              <w:tabs>
                <w:tab w:val="left" w:pos="2520"/>
              </w:tabs>
              <w:spacing w:after="0" w:line="360" w:lineRule="auto"/>
            </w:pPr>
            <w:r w:rsidRPr="005E1308">
              <w:t>Transport og bemanning</w:t>
            </w:r>
          </w:p>
          <w:p w14:paraId="5B3DFE62" w14:textId="77777777" w:rsidR="00C17B3B" w:rsidRPr="0039717E" w:rsidRDefault="00F93ADD" w:rsidP="00BD3957">
            <w:pPr>
              <w:tabs>
                <w:tab w:val="left" w:pos="2520"/>
              </w:tabs>
              <w:spacing w:after="0" w:line="360" w:lineRule="auto"/>
              <w:rPr>
                <w:b/>
                <w:bCs/>
              </w:rPr>
            </w:pPr>
            <w:r w:rsidRPr="0039717E">
              <w:rPr>
                <w:b/>
                <w:bCs/>
              </w:rPr>
              <w:t>Delkontrakt 2</w:t>
            </w:r>
          </w:p>
          <w:p w14:paraId="1DBD83DE" w14:textId="3FADCA1C" w:rsidR="005E1308" w:rsidRPr="00C5516D" w:rsidRDefault="00F93ADD" w:rsidP="00BD3957">
            <w:pPr>
              <w:tabs>
                <w:tab w:val="left" w:pos="2520"/>
              </w:tabs>
              <w:spacing w:after="0" w:line="360" w:lineRule="auto"/>
              <w:rPr>
                <w:i/>
                <w:iCs/>
              </w:rPr>
            </w:pPr>
            <w:r w:rsidRPr="00C5516D">
              <w:t>Terminaler</w:t>
            </w:r>
            <w:r w:rsidR="005E1308" w:rsidRPr="00C5516D">
              <w:t xml:space="preserve">, </w:t>
            </w:r>
            <w:r w:rsidR="00C5516D" w:rsidRPr="00C5516D">
              <w:t>bemanning</w:t>
            </w:r>
            <w:r w:rsidRPr="00C5516D">
              <w:t xml:space="preserve"> og transport</w:t>
            </w:r>
            <w:r w:rsidR="0039717E" w:rsidRPr="00C5516D">
              <w:rPr>
                <w:i/>
                <w:iCs/>
              </w:rPr>
              <w:t xml:space="preserve"> 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6BB9E253" w14:textId="19FDE76D" w:rsidR="004647A5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sectPr w:rsidR="004647A5" w:rsidSect="0046657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16A888" w14:textId="77777777" w:rsidR="00BE14BC" w:rsidRDefault="00BE14BC" w:rsidP="005D093C">
      <w:pPr>
        <w:spacing w:after="0" w:line="240" w:lineRule="auto"/>
      </w:pPr>
      <w:r>
        <w:separator/>
      </w:r>
    </w:p>
  </w:endnote>
  <w:endnote w:type="continuationSeparator" w:id="0">
    <w:p w14:paraId="47B21F23" w14:textId="77777777" w:rsidR="00BE14BC" w:rsidRDefault="00BE14BC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71B70EDA-0C4A-4D58-821F-5520F8BC855F}"/>
    <w:embedBold r:id="rId2" w:fontKey="{16ED792F-8D0E-4AC6-B9C5-423C14CBAE97}"/>
    <w:embedItalic r:id="rId3" w:fontKey="{09BEB0C5-6A2C-43C0-A19C-7A25F6C274C9}"/>
    <w:embedBoldItalic r:id="rId4" w:fontKey="{BE061431-38C0-4987-A40F-10AFE2038657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D29E9BB1-619B-44C0-AC9C-5755DEDEAF5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66389621-9ECC-4B87-820A-B751873BFEE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EBCD4B" w14:textId="77777777" w:rsidR="00BE14BC" w:rsidRDefault="00BE14BC" w:rsidP="005D093C">
      <w:pPr>
        <w:spacing w:after="0" w:line="240" w:lineRule="auto"/>
      </w:pPr>
      <w:r>
        <w:separator/>
      </w:r>
    </w:p>
  </w:footnote>
  <w:footnote w:type="continuationSeparator" w:id="0">
    <w:p w14:paraId="09DD4E84" w14:textId="77777777" w:rsidR="00BE14BC" w:rsidRDefault="00BE14BC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052727762">
    <w:abstractNumId w:val="0"/>
  </w:num>
  <w:num w:numId="2" w16cid:durableId="169953330">
    <w:abstractNumId w:val="1"/>
  </w:num>
  <w:num w:numId="3" w16cid:durableId="121315598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018CF"/>
    <w:rsid w:val="000119BE"/>
    <w:rsid w:val="00012FEE"/>
    <w:rsid w:val="00083AA3"/>
    <w:rsid w:val="00095EC1"/>
    <w:rsid w:val="000A6E4C"/>
    <w:rsid w:val="001124F9"/>
    <w:rsid w:val="00186573"/>
    <w:rsid w:val="001F112F"/>
    <w:rsid w:val="001F18CF"/>
    <w:rsid w:val="00222C85"/>
    <w:rsid w:val="00242F82"/>
    <w:rsid w:val="00247C22"/>
    <w:rsid w:val="0025699D"/>
    <w:rsid w:val="002E3185"/>
    <w:rsid w:val="002F4A0F"/>
    <w:rsid w:val="00325D57"/>
    <w:rsid w:val="0037724F"/>
    <w:rsid w:val="0039717E"/>
    <w:rsid w:val="00442E77"/>
    <w:rsid w:val="004647A5"/>
    <w:rsid w:val="00466574"/>
    <w:rsid w:val="004836DC"/>
    <w:rsid w:val="00483FE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5E1308"/>
    <w:rsid w:val="0060170A"/>
    <w:rsid w:val="0064062F"/>
    <w:rsid w:val="00650D94"/>
    <w:rsid w:val="00686C9E"/>
    <w:rsid w:val="006E006E"/>
    <w:rsid w:val="00727D7C"/>
    <w:rsid w:val="007520B7"/>
    <w:rsid w:val="007D1113"/>
    <w:rsid w:val="007E4B0D"/>
    <w:rsid w:val="007F2274"/>
    <w:rsid w:val="008363CD"/>
    <w:rsid w:val="008620B7"/>
    <w:rsid w:val="0088045F"/>
    <w:rsid w:val="008D1EF4"/>
    <w:rsid w:val="008D5723"/>
    <w:rsid w:val="009B6690"/>
    <w:rsid w:val="00A0208E"/>
    <w:rsid w:val="00A03C89"/>
    <w:rsid w:val="00A4355A"/>
    <w:rsid w:val="00A608F3"/>
    <w:rsid w:val="00A63656"/>
    <w:rsid w:val="00A67238"/>
    <w:rsid w:val="00AA100D"/>
    <w:rsid w:val="00AC3387"/>
    <w:rsid w:val="00AE2859"/>
    <w:rsid w:val="00B10DAE"/>
    <w:rsid w:val="00B349FE"/>
    <w:rsid w:val="00BD3957"/>
    <w:rsid w:val="00BE14BC"/>
    <w:rsid w:val="00C17B3B"/>
    <w:rsid w:val="00C3116A"/>
    <w:rsid w:val="00C34D94"/>
    <w:rsid w:val="00C42AF6"/>
    <w:rsid w:val="00C51925"/>
    <w:rsid w:val="00C5516D"/>
    <w:rsid w:val="00C83E04"/>
    <w:rsid w:val="00CF3C70"/>
    <w:rsid w:val="00D3395E"/>
    <w:rsid w:val="00D44A50"/>
    <w:rsid w:val="00D651D4"/>
    <w:rsid w:val="00D8326C"/>
    <w:rsid w:val="00D95801"/>
    <w:rsid w:val="00DC5A90"/>
    <w:rsid w:val="00E51F3C"/>
    <w:rsid w:val="00E63101"/>
    <w:rsid w:val="00E908FC"/>
    <w:rsid w:val="00F25DC9"/>
    <w:rsid w:val="00F93ADD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5076EC7"/>
    <w:rsid w:val="488D4BDF"/>
    <w:rsid w:val="4E6C63DA"/>
    <w:rsid w:val="5F0D2A0B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23D3A91A7B74F45AF48C18DD2E5283D" ma:contentTypeVersion="3" ma:contentTypeDescription="Opprett et nytt dokument." ma:contentTypeScope="" ma:versionID="5ec104158e619bc5bc918de63d9ac080">
  <xsd:schema xmlns:xsd="http://www.w3.org/2001/XMLSchema" xmlns:xs="http://www.w3.org/2001/XMLSchema" xmlns:p="http://schemas.microsoft.com/office/2006/metadata/properties" xmlns:ns2="8e4dac14-8b28-4632-862b-5e094a997459" targetNamespace="http://schemas.microsoft.com/office/2006/metadata/properties" ma:root="true" ma:fieldsID="df3995f20a7aeae235eea67b1f1a8e6b" ns2:_="">
    <xsd:import namespace="8e4dac14-8b28-4632-862b-5e094a99745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4dac14-8b28-4632-862b-5e094a99745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root>
</root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705607-F02E-4836-8156-104D3E1536B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4dac14-8b28-4632-862b-5e094a99745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F2AC1A3-F3AD-4EAF-9E2E-E2FB94C30E62}">
  <ds:schemaRefs/>
</ds:datastoreItem>
</file>

<file path=customXml/itemProps4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5</TotalTime>
  <Pages>1</Pages>
  <Words>226</Words>
  <Characters>1201</Characters>
  <Application>Microsoft Office Word</Application>
  <DocSecurity>0</DocSecurity>
  <Lines>10</Lines>
  <Paragraphs>2</Paragraphs>
  <ScaleCrop>false</ScaleCrop>
  <Company>Oslo kommune</Company>
  <LinksUpToDate>false</LinksUpToDate>
  <CharactersWithSpaces>1425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Wivian Røgeberg</cp:lastModifiedBy>
  <cp:revision>13</cp:revision>
  <dcterms:created xsi:type="dcterms:W3CDTF">2023-02-08T10:28:00Z</dcterms:created>
  <dcterms:modified xsi:type="dcterms:W3CDTF">2026-06-08T08:14:00Z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0x010100923D3A91A7B74F45AF48C18DD2E5283D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MediaServiceImageTags">
    <vt:lpwstr/>
  </property>
  <property fmtid="{D5CDD505-2E9C-101B-9397-08002B2CF9AE}" pid="14" name="xd_Signature">
    <vt:bool>false</vt:bool>
  </property>
  <property fmtid="{D5CDD505-2E9C-101B-9397-08002B2CF9AE}" pid="15" name="xd_ProgID">
    <vt:lpwstr/>
  </property>
  <property fmtid="{D5CDD505-2E9C-101B-9397-08002B2CF9AE}" pid="16" name="ComplianceAssetId">
    <vt:lpwstr/>
  </property>
  <property fmtid="{D5CDD505-2E9C-101B-9397-08002B2CF9AE}" pid="17" name="TemplateUrl">
    <vt:lpwstr/>
  </property>
  <property fmtid="{D5CDD505-2E9C-101B-9397-08002B2CF9AE}" pid="18" name="TriggerFlowInfo">
    <vt:lpwstr/>
  </property>
</Properties>
</file>